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3D9" w:rsidRDefault="007373D9" w:rsidP="00DE4031">
      <w:pPr>
        <w:jc w:val="center"/>
        <w:rPr>
          <w:b/>
          <w:noProof/>
          <w:color w:val="FF0000"/>
          <w:sz w:val="40"/>
          <w:u w:val="single"/>
          <w:lang w:eastAsia="ru-RU"/>
        </w:rPr>
      </w:pPr>
      <w:r w:rsidRPr="00DE4031">
        <w:rPr>
          <w:b/>
          <w:noProof/>
          <w:color w:val="FF0000"/>
          <w:sz w:val="40"/>
          <w:u w:val="single"/>
          <w:lang w:eastAsia="ru-RU"/>
        </w:rPr>
        <w:t>ЗАМЕСТИТЕЛЬ МИНИСТРА ТРУДА И ПРАВОПОРЯДКА</w:t>
      </w:r>
    </w:p>
    <w:p w:rsidR="007373D9" w:rsidRPr="00DE4031" w:rsidRDefault="007373D9" w:rsidP="00DE4031">
      <w:pPr>
        <w:jc w:val="center"/>
        <w:rPr>
          <w:b/>
          <w:noProof/>
          <w:sz w:val="32"/>
          <w:u w:val="single"/>
          <w:lang w:eastAsia="ru-RU"/>
        </w:rPr>
      </w:pPr>
      <w:r w:rsidRPr="00DE4031">
        <w:rPr>
          <w:rFonts w:ascii="Cambria" w:hAnsi="Cambria" w:cs="Cambria"/>
          <w:b/>
          <w:noProof/>
          <w:sz w:val="48"/>
          <w:u w:val="single"/>
          <w:lang w:eastAsia="ru-RU"/>
        </w:rPr>
        <w:t>МОУ</w:t>
      </w:r>
      <w:r w:rsidRPr="00DE4031">
        <w:rPr>
          <w:rFonts w:ascii="Baskerville Old Face" w:hAnsi="Baskerville Old Face"/>
          <w:b/>
          <w:noProof/>
          <w:sz w:val="48"/>
          <w:u w:val="single"/>
          <w:lang w:eastAsia="ru-RU"/>
        </w:rPr>
        <w:t xml:space="preserve"> «</w:t>
      </w:r>
      <w:r w:rsidRPr="00DE4031">
        <w:rPr>
          <w:rFonts w:ascii="Cambria" w:hAnsi="Cambria" w:cs="Cambria"/>
          <w:b/>
          <w:noProof/>
          <w:sz w:val="48"/>
          <w:u w:val="single"/>
          <w:lang w:eastAsia="ru-RU"/>
        </w:rPr>
        <w:t>Школа</w:t>
      </w:r>
      <w:r w:rsidRPr="00DE4031">
        <w:rPr>
          <w:rFonts w:ascii="Baskerville Old Face" w:hAnsi="Baskerville Old Face"/>
          <w:b/>
          <w:noProof/>
          <w:sz w:val="48"/>
          <w:u w:val="single"/>
          <w:lang w:eastAsia="ru-RU"/>
        </w:rPr>
        <w:t>-</w:t>
      </w:r>
      <w:r w:rsidRPr="00DE4031">
        <w:rPr>
          <w:rFonts w:ascii="Cambria" w:hAnsi="Cambria" w:cs="Cambria"/>
          <w:b/>
          <w:noProof/>
          <w:sz w:val="48"/>
          <w:u w:val="single"/>
          <w:lang w:eastAsia="ru-RU"/>
        </w:rPr>
        <w:t>гимназия</w:t>
      </w:r>
      <w:r w:rsidRPr="00DE4031">
        <w:rPr>
          <w:rFonts w:ascii="Baskerville Old Face" w:hAnsi="Baskerville Old Face"/>
          <w:b/>
          <w:noProof/>
          <w:sz w:val="48"/>
          <w:u w:val="single"/>
          <w:lang w:eastAsia="ru-RU"/>
        </w:rPr>
        <w:t xml:space="preserve"> </w:t>
      </w:r>
      <w:r w:rsidRPr="00DE4031">
        <w:rPr>
          <w:rFonts w:ascii="Times New Roman" w:hAnsi="Times New Roman"/>
          <w:b/>
          <w:noProof/>
          <w:sz w:val="48"/>
          <w:u w:val="single"/>
          <w:lang w:eastAsia="ru-RU"/>
        </w:rPr>
        <w:t>№</w:t>
      </w:r>
      <w:r w:rsidRPr="00DE4031">
        <w:rPr>
          <w:rFonts w:ascii="Baskerville Old Face" w:hAnsi="Baskerville Old Face"/>
          <w:b/>
          <w:noProof/>
          <w:sz w:val="48"/>
          <w:u w:val="single"/>
          <w:lang w:eastAsia="ru-RU"/>
        </w:rPr>
        <w:t xml:space="preserve"> 6»</w:t>
      </w:r>
    </w:p>
    <w:p w:rsidR="007373D9" w:rsidRPr="00DE4031" w:rsidRDefault="007373D9">
      <w:pPr>
        <w:rPr>
          <w:sz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margin-left:0;margin-top:.65pt;width:198.5pt;height:332.25pt;z-index:251658240;visibility:visible;mso-position-horizontal:left;mso-position-horizontal-relative:margin" wrapcoords="-82 0 -82 21551 21600 21551 21600 0 -82 0">
            <v:imagedata r:id="rId4" o:title="" cropleft="43504f"/>
            <w10:wrap type="through" anchorx="margin"/>
          </v:shape>
        </w:pict>
      </w:r>
      <w:r w:rsidRPr="00DE4031">
        <w:rPr>
          <w:sz w:val="28"/>
        </w:rPr>
        <w:t xml:space="preserve"> </w:t>
      </w:r>
      <w:r>
        <w:rPr>
          <w:sz w:val="28"/>
        </w:rPr>
        <w:t xml:space="preserve">Я, </w:t>
      </w:r>
      <w:r w:rsidRPr="00DE4031">
        <w:rPr>
          <w:sz w:val="28"/>
        </w:rPr>
        <w:t>Брызгу</w:t>
      </w:r>
      <w:r>
        <w:rPr>
          <w:sz w:val="28"/>
        </w:rPr>
        <w:t>н Владислав, родился 29 мая 2004</w:t>
      </w:r>
      <w:r w:rsidRPr="00DE4031">
        <w:rPr>
          <w:sz w:val="28"/>
        </w:rPr>
        <w:t xml:space="preserve"> года.</w:t>
      </w:r>
    </w:p>
    <w:p w:rsidR="007373D9" w:rsidRPr="00DE4031" w:rsidRDefault="007373D9">
      <w:pPr>
        <w:rPr>
          <w:sz w:val="28"/>
        </w:rPr>
      </w:pPr>
      <w:r>
        <w:rPr>
          <w:sz w:val="28"/>
        </w:rPr>
        <w:t>В 2010</w:t>
      </w:r>
      <w:r w:rsidRPr="00DE4031">
        <w:rPr>
          <w:sz w:val="28"/>
        </w:rPr>
        <w:t xml:space="preserve"> году пошёл в </w:t>
      </w:r>
      <w:r w:rsidRPr="00DE4031">
        <w:rPr>
          <w:b/>
          <w:sz w:val="28"/>
        </w:rPr>
        <w:t>1-Б</w:t>
      </w:r>
      <w:r w:rsidRPr="00DE4031">
        <w:rPr>
          <w:sz w:val="28"/>
        </w:rPr>
        <w:t xml:space="preserve"> класс. Моим первым и выдающимся учителем была Ключник Елена Юрьевна.</w:t>
      </w:r>
      <w:bookmarkStart w:id="0" w:name="_GoBack"/>
      <w:bookmarkEnd w:id="0"/>
    </w:p>
    <w:p w:rsidR="007373D9" w:rsidRPr="00DE4031" w:rsidRDefault="007373D9">
      <w:pPr>
        <w:rPr>
          <w:sz w:val="28"/>
        </w:rPr>
      </w:pPr>
      <w:r w:rsidRPr="00DE4031">
        <w:rPr>
          <w:sz w:val="28"/>
        </w:rPr>
        <w:t>В последствии в средней школе моим классным руководителем была Зуб Людмила Владимировна.</w:t>
      </w:r>
    </w:p>
    <w:p w:rsidR="007373D9" w:rsidRPr="00DE4031" w:rsidRDefault="007373D9">
      <w:pPr>
        <w:rPr>
          <w:sz w:val="28"/>
        </w:rPr>
      </w:pPr>
      <w:r w:rsidRPr="00DE4031">
        <w:rPr>
          <w:sz w:val="28"/>
        </w:rPr>
        <w:t xml:space="preserve">По окончании средней школы и успешной сдачи экзаменов я пошёл в старшую школу в </w:t>
      </w:r>
      <w:r w:rsidRPr="00DE4031">
        <w:rPr>
          <w:b/>
          <w:sz w:val="28"/>
        </w:rPr>
        <w:t>10-Б</w:t>
      </w:r>
      <w:r w:rsidRPr="00DE4031">
        <w:rPr>
          <w:sz w:val="28"/>
        </w:rPr>
        <w:t xml:space="preserve"> класс. На данный момент времени моим классным руководителем является Жадан Ольга Сергеевна.</w:t>
      </w:r>
    </w:p>
    <w:p w:rsidR="007373D9" w:rsidRPr="00DE4031" w:rsidRDefault="007373D9" w:rsidP="00564DA6">
      <w:pPr>
        <w:rPr>
          <w:sz w:val="28"/>
        </w:rPr>
      </w:pPr>
      <w:r w:rsidRPr="00DE4031">
        <w:rPr>
          <w:sz w:val="28"/>
        </w:rPr>
        <w:t>Я очень усердно занимаюсь лёгкой атлетикой. В лёгкой атлетике я нашёл себя в беге. Моим выдающимся тренером является Бердышев Геннадий Васильевич.</w:t>
      </w:r>
    </w:p>
    <w:p w:rsidR="007373D9" w:rsidRPr="00DE4031" w:rsidRDefault="007373D9" w:rsidP="00564DA6">
      <w:pPr>
        <w:rPr>
          <w:b/>
          <w:i/>
          <w:color w:val="FF0000"/>
          <w:sz w:val="32"/>
        </w:rPr>
      </w:pPr>
      <w:r w:rsidRPr="00DE4031">
        <w:rPr>
          <w:b/>
          <w:i/>
          <w:color w:val="FF0000"/>
          <w:sz w:val="32"/>
        </w:rPr>
        <w:t>Я благодарен своим тренеру и учителям за то, что они посвятили и посвящают меня в всё новые и новые знания. Благодаря этим знаниям я стал целеустремлённым человеком и пришёл к множествам достижений как в учёбе, так и спорте.</w:t>
      </w:r>
    </w:p>
    <w:sectPr w:rsidR="007373D9" w:rsidRPr="00DE4031" w:rsidSect="00301E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skerville Old Fac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7401"/>
    <w:rsid w:val="000F7401"/>
    <w:rsid w:val="00221CE4"/>
    <w:rsid w:val="00276856"/>
    <w:rsid w:val="00301E83"/>
    <w:rsid w:val="00474ECA"/>
    <w:rsid w:val="00564DA6"/>
    <w:rsid w:val="007373D9"/>
    <w:rsid w:val="009E3CCA"/>
    <w:rsid w:val="00C54C59"/>
    <w:rsid w:val="00D02E33"/>
    <w:rsid w:val="00DE4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E83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126</Words>
  <Characters>722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ЗАМЕСТИТЕЛЬ МИНИСТРА ТРУДА И ПРАВОПОРЯДКА</dc:title>
  <dc:subject/>
  <dc:creator>В.Л.А.Д.Л.Е.Н В.Л.А.Д.Л.Е.Н</dc:creator>
  <cp:keywords/>
  <dc:description/>
  <cp:lastModifiedBy>User</cp:lastModifiedBy>
  <cp:revision>2</cp:revision>
  <dcterms:created xsi:type="dcterms:W3CDTF">2021-01-27T14:24:00Z</dcterms:created>
  <dcterms:modified xsi:type="dcterms:W3CDTF">2021-01-27T14:24:00Z</dcterms:modified>
</cp:coreProperties>
</file>